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76AC8" w14:textId="6B528837" w:rsidR="00EC4DF2" w:rsidRDefault="00EC4DF2" w:rsidP="00EC4DF2">
      <w:pPr>
        <w:rPr>
          <w:rFonts w:cs="Arial"/>
        </w:rPr>
      </w:pPr>
    </w:p>
    <w:p w14:paraId="7C6FE7FE" w14:textId="17D9E489" w:rsidR="00C57167" w:rsidRPr="00C005EE" w:rsidRDefault="00C57167" w:rsidP="00C5716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5F6C3A">
        <w:rPr>
          <w:rFonts w:cs="Arial"/>
        </w:rPr>
        <w:t>1</w:t>
      </w:r>
      <w:r w:rsidR="00C73511">
        <w:rPr>
          <w:rFonts w:cs="Arial"/>
        </w:rPr>
        <w:t>6</w:t>
      </w:r>
      <w:r w:rsidRPr="00C005EE">
        <w:rPr>
          <w:rFonts w:cs="Arial"/>
        </w:rPr>
        <w:t>/202</w:t>
      </w:r>
      <w:r w:rsidR="00BF5C0A">
        <w:rPr>
          <w:rFonts w:cs="Arial"/>
        </w:rPr>
        <w:t>5</w:t>
      </w:r>
    </w:p>
    <w:p w14:paraId="6C23E838" w14:textId="1B804764" w:rsidR="00C57167" w:rsidRDefault="00C57167" w:rsidP="00C5716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BF5C0A">
        <w:rPr>
          <w:rFonts w:cs="Arial"/>
        </w:rPr>
        <w:t>5</w:t>
      </w:r>
      <w:r w:rsidRPr="00C005EE">
        <w:rPr>
          <w:rFonts w:cs="Arial"/>
        </w:rPr>
        <w:t>-</w:t>
      </w:r>
      <w:r w:rsidR="00C73511">
        <w:rPr>
          <w:rFonts w:cs="Arial"/>
        </w:rPr>
        <w:t>268</w:t>
      </w:r>
    </w:p>
    <w:p w14:paraId="1A6FE644" w14:textId="2605E368" w:rsidR="00144B8D" w:rsidRPr="002F7CAF" w:rsidRDefault="00AC7641" w:rsidP="00144B8D">
      <w:pPr>
        <w:jc w:val="center"/>
        <w:rPr>
          <w:rFonts w:cs="Arial"/>
          <w:b/>
          <w:i/>
        </w:rPr>
      </w:pPr>
      <w:r w:rsidRPr="002F7CAF">
        <w:rPr>
          <w:rFonts w:cs="Arial"/>
          <w:b/>
          <w:i/>
        </w:rPr>
        <w:t xml:space="preserve">ORGANIZACIJA PONUDNIKA IN OBSEG </w:t>
      </w:r>
      <w:r w:rsidR="00872807">
        <w:rPr>
          <w:rFonts w:cs="Arial"/>
          <w:b/>
          <w:i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C544A3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792CFF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114331FD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0456F">
              <w:rPr>
                <w:sz w:val="20"/>
                <w:szCs w:val="20"/>
              </w:rPr>
              <w:t>blaga/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2B3C6C7D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92CFF"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C544A3">
        <w:rPr>
          <w:rFonts w:cs="Arial"/>
          <w:b/>
          <w:sz w:val="18"/>
          <w:szCs w:val="18"/>
        </w:rPr>
        <w:t xml:space="preserve">glavnega ponudnika in </w:t>
      </w:r>
      <w:proofErr w:type="spellStart"/>
      <w:r w:rsidR="00C544A3">
        <w:rPr>
          <w:rFonts w:cs="Arial"/>
          <w:b/>
          <w:sz w:val="18"/>
          <w:szCs w:val="18"/>
        </w:rPr>
        <w:t>soponudnika</w:t>
      </w:r>
      <w:proofErr w:type="spellEnd"/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1E8B7C6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rPr>
          <w:rFonts w:cs="Arial"/>
          <w:sz w:val="18"/>
          <w:szCs w:val="18"/>
          <w:u w:val="single"/>
        </w:rPr>
      </w:pPr>
      <w:r w:rsidRPr="002F7CAF">
        <w:rPr>
          <w:rFonts w:cs="Arial"/>
          <w:sz w:val="18"/>
          <w:szCs w:val="18"/>
          <w:u w:val="single"/>
        </w:rPr>
        <w:t>Opomba</w:t>
      </w:r>
      <w:r w:rsidR="0010524F" w:rsidRPr="002F7CAF">
        <w:rPr>
          <w:rFonts w:cs="Arial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AF4886">
      <w:pPr>
        <w:numPr>
          <w:ilvl w:val="0"/>
          <w:numId w:val="9"/>
        </w:numPr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>V primeru nastopa več</w:t>
      </w:r>
      <w:r w:rsidR="0029628E" w:rsidRPr="002F7CAF">
        <w:rPr>
          <w:rFonts w:cs="Arial"/>
          <w:i/>
          <w:sz w:val="18"/>
          <w:szCs w:val="18"/>
        </w:rPr>
        <w:t>/manj</w:t>
      </w:r>
      <w:r w:rsidRPr="002F7CAF">
        <w:rPr>
          <w:rFonts w:cs="Arial"/>
          <w:i/>
          <w:sz w:val="18"/>
          <w:szCs w:val="18"/>
        </w:rPr>
        <w:t xml:space="preserve"> podizvajalcev</w:t>
      </w:r>
      <w:r w:rsidR="0029628E" w:rsidRPr="002F7CAF">
        <w:rPr>
          <w:rFonts w:cs="Arial"/>
          <w:i/>
          <w:sz w:val="18"/>
          <w:szCs w:val="18"/>
        </w:rPr>
        <w:t>/</w:t>
      </w:r>
      <w:proofErr w:type="spellStart"/>
      <w:r w:rsidR="0029628E" w:rsidRPr="002F7CAF">
        <w:rPr>
          <w:rFonts w:cs="Arial"/>
          <w:i/>
          <w:sz w:val="18"/>
          <w:szCs w:val="18"/>
        </w:rPr>
        <w:t>soponudnikov</w:t>
      </w:r>
      <w:proofErr w:type="spellEnd"/>
      <w:r w:rsidR="0029628E" w:rsidRPr="002F7CAF">
        <w:rPr>
          <w:rFonts w:cs="Arial"/>
          <w:i/>
          <w:sz w:val="18"/>
          <w:szCs w:val="18"/>
        </w:rPr>
        <w:t>,</w:t>
      </w:r>
      <w:r w:rsidRPr="002F7CAF">
        <w:rPr>
          <w:rFonts w:cs="Arial"/>
          <w:i/>
          <w:sz w:val="18"/>
          <w:szCs w:val="18"/>
        </w:rPr>
        <w:t xml:space="preserve"> se obrazec ustrezno </w:t>
      </w:r>
      <w:r w:rsidR="00AF4886" w:rsidRPr="002F7CAF">
        <w:rPr>
          <w:rFonts w:cs="Arial"/>
          <w:i/>
          <w:sz w:val="18"/>
          <w:szCs w:val="18"/>
        </w:rPr>
        <w:t>prilagodi (doda</w:t>
      </w:r>
      <w:r w:rsidR="0029628E" w:rsidRPr="002F7CAF">
        <w:rPr>
          <w:rFonts w:cs="Arial"/>
          <w:i/>
          <w:sz w:val="18"/>
          <w:szCs w:val="18"/>
        </w:rPr>
        <w:t xml:space="preserve"> oz. odvzame</w:t>
      </w:r>
      <w:r w:rsidR="00AF4886" w:rsidRPr="002F7CAF">
        <w:rPr>
          <w:rFonts w:cs="Arial"/>
          <w:i/>
          <w:sz w:val="18"/>
          <w:szCs w:val="18"/>
        </w:rPr>
        <w:t xml:space="preserve"> podpisne vrstice)</w:t>
      </w:r>
      <w:r w:rsidRPr="002F7CAF">
        <w:rPr>
          <w:rFonts w:cs="Arial"/>
          <w:i/>
          <w:sz w:val="18"/>
          <w:szCs w:val="18"/>
        </w:rPr>
        <w:t>.</w:t>
      </w:r>
    </w:p>
    <w:p w14:paraId="4F2E9871" w14:textId="77777777" w:rsidR="00C544A3" w:rsidRPr="00184A22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99B18F1" w14:textId="65C3A2E2" w:rsidR="00C544A3" w:rsidRPr="00C544A3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D4CB264" w14:textId="77777777" w:rsidR="00C544A3" w:rsidRPr="00184A22" w:rsidRDefault="00C544A3" w:rsidP="00C544A3">
      <w:pPr>
        <w:pStyle w:val="Pripombabesedilo"/>
        <w:ind w:left="357"/>
        <w:rPr>
          <w:rFonts w:cs="Arial"/>
          <w:sz w:val="18"/>
          <w:szCs w:val="18"/>
        </w:rPr>
      </w:pPr>
    </w:p>
    <w:p w14:paraId="2B2BE613" w14:textId="602CD40A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C544A3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C544A3">
        <w:rPr>
          <w:rFonts w:cs="Arial"/>
          <w:sz w:val="18"/>
          <w:szCs w:val="18"/>
        </w:rPr>
        <w:t>/</w:t>
      </w:r>
      <w:proofErr w:type="spellStart"/>
      <w:r w:rsidR="00C544A3">
        <w:rPr>
          <w:rFonts w:cs="Arial"/>
          <w:sz w:val="18"/>
          <w:szCs w:val="18"/>
        </w:rPr>
        <w:t>soponudnika</w:t>
      </w:r>
      <w:proofErr w:type="spellEnd"/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1739CE92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866A9" w14:textId="77777777" w:rsidR="00C57167" w:rsidRDefault="00C57167">
      <w:r>
        <w:separator/>
      </w:r>
    </w:p>
  </w:endnote>
  <w:endnote w:type="continuationSeparator" w:id="0">
    <w:p w14:paraId="13A30143" w14:textId="77777777" w:rsidR="00C57167" w:rsidRDefault="00C57167">
      <w:r>
        <w:continuationSeparator/>
      </w:r>
    </w:p>
  </w:endnote>
  <w:endnote w:type="continuationNotice" w:id="1">
    <w:p w14:paraId="493627E5" w14:textId="77777777" w:rsidR="0073538B" w:rsidRDefault="007353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B99C" w14:textId="77777777" w:rsidR="00953424" w:rsidRDefault="009534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738B9745" w:rsidR="00C57167" w:rsidRPr="00001218" w:rsidRDefault="00C57167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C57167" w:rsidRDefault="00C57167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C57167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C57167" w:rsidRPr="005A785E" w:rsidRDefault="00C57167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BA0D54" w:rsidR="00C57167" w:rsidRPr="00A1445A" w:rsidRDefault="00C57167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C57167" w:rsidRPr="00FC6CF0" w:rsidRDefault="00C5716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4E0C4" w14:textId="77777777" w:rsidR="00C57167" w:rsidRDefault="00C57167">
      <w:r>
        <w:separator/>
      </w:r>
    </w:p>
  </w:footnote>
  <w:footnote w:type="continuationSeparator" w:id="0">
    <w:p w14:paraId="067C3D5B" w14:textId="77777777" w:rsidR="00C57167" w:rsidRDefault="00C57167">
      <w:r>
        <w:continuationSeparator/>
      </w:r>
    </w:p>
  </w:footnote>
  <w:footnote w:type="continuationNotice" w:id="1">
    <w:p w14:paraId="1C99E344" w14:textId="77777777" w:rsidR="0073538B" w:rsidRDefault="007353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0CE3E" w14:textId="77777777" w:rsidR="00953424" w:rsidRDefault="009534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F0677" w14:textId="77777777" w:rsidR="00953424" w:rsidRDefault="0095342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C57167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C57167" w:rsidRPr="00A04B00" w:rsidRDefault="00C5716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C57167" w:rsidRPr="00A04B00" w:rsidRDefault="00C5716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57167" w:rsidRPr="00A04B00" w:rsidRDefault="00C57167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C57167" w:rsidRPr="00C0552D" w:rsidRDefault="00C57167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C57167" w:rsidRPr="00C0552D" w:rsidRDefault="00C57167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C57167" w:rsidRPr="00A1445A" w:rsidRDefault="00C57167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C57167" w:rsidRDefault="00C57167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C57167" w:rsidRPr="00A1445A" w:rsidRDefault="00C5716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C57167" w:rsidRPr="00A1445A" w:rsidRDefault="00C57167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57167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AD84D16" w:rsidR="00C57167" w:rsidRPr="00531D88" w:rsidRDefault="00C57167" w:rsidP="00073C1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0" w:name="_Hlk162530588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53424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57167" w:rsidRPr="00531D88" w:rsidRDefault="00C57167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57167" w:rsidRPr="00531D88" w:rsidRDefault="00C57167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  <w:bookmarkEnd w:id="0"/>
  </w:tbl>
  <w:p w14:paraId="19511EBD" w14:textId="77777777" w:rsidR="00C57167" w:rsidRPr="00FC6CF0" w:rsidRDefault="00C57167" w:rsidP="00001218">
    <w:pPr>
      <w:pStyle w:val="Glava"/>
      <w:rPr>
        <w:rFonts w:cs="Arial"/>
        <w:sz w:val="2"/>
        <w:szCs w:val="2"/>
      </w:rPr>
    </w:pPr>
  </w:p>
  <w:p w14:paraId="5814F1FB" w14:textId="77777777" w:rsidR="00C57167" w:rsidRPr="00FC6CF0" w:rsidRDefault="00C5716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8809433">
    <w:abstractNumId w:val="4"/>
  </w:num>
  <w:num w:numId="2" w16cid:durableId="73359440">
    <w:abstractNumId w:val="6"/>
  </w:num>
  <w:num w:numId="3" w16cid:durableId="894007941">
    <w:abstractNumId w:val="3"/>
  </w:num>
  <w:num w:numId="4" w16cid:durableId="2126265160">
    <w:abstractNumId w:val="1"/>
  </w:num>
  <w:num w:numId="5" w16cid:durableId="1731659120">
    <w:abstractNumId w:val="5"/>
  </w:num>
  <w:num w:numId="6" w16cid:durableId="1335035539">
    <w:abstractNumId w:val="0"/>
  </w:num>
  <w:num w:numId="7" w16cid:durableId="1926301439">
    <w:abstractNumId w:val="9"/>
  </w:num>
  <w:num w:numId="8" w16cid:durableId="2068260238">
    <w:abstractNumId w:val="7"/>
  </w:num>
  <w:num w:numId="9" w16cid:durableId="217085186">
    <w:abstractNumId w:val="2"/>
  </w:num>
  <w:num w:numId="10" w16cid:durableId="4500522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73C13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3CBE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6C3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B23F6"/>
    <w:rsid w:val="006D2DA3"/>
    <w:rsid w:val="006D42E9"/>
    <w:rsid w:val="006D59F7"/>
    <w:rsid w:val="006E321C"/>
    <w:rsid w:val="006E377F"/>
    <w:rsid w:val="006F44F5"/>
    <w:rsid w:val="006F758E"/>
    <w:rsid w:val="007033C0"/>
    <w:rsid w:val="0070456F"/>
    <w:rsid w:val="0073420D"/>
    <w:rsid w:val="007345D8"/>
    <w:rsid w:val="0073538B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03911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424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152E"/>
    <w:rsid w:val="00BF264E"/>
    <w:rsid w:val="00BF5C0A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57167"/>
    <w:rsid w:val="00C64A95"/>
    <w:rsid w:val="00C73511"/>
    <w:rsid w:val="00C82B34"/>
    <w:rsid w:val="00C9531D"/>
    <w:rsid w:val="00C972ED"/>
    <w:rsid w:val="00C97729"/>
    <w:rsid w:val="00CA54F0"/>
    <w:rsid w:val="00CB008E"/>
    <w:rsid w:val="00CB0D95"/>
    <w:rsid w:val="00CD21B9"/>
    <w:rsid w:val="00CD61B2"/>
    <w:rsid w:val="00CD7808"/>
    <w:rsid w:val="00CE22F9"/>
    <w:rsid w:val="00CF12FC"/>
    <w:rsid w:val="00D05C1E"/>
    <w:rsid w:val="00D06278"/>
    <w:rsid w:val="00D1027C"/>
    <w:rsid w:val="00D2343D"/>
    <w:rsid w:val="00D278D4"/>
    <w:rsid w:val="00D317EE"/>
    <w:rsid w:val="00D3247E"/>
    <w:rsid w:val="00D47195"/>
    <w:rsid w:val="00D52286"/>
    <w:rsid w:val="00D579F3"/>
    <w:rsid w:val="00D707B4"/>
    <w:rsid w:val="00D71B46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43ED"/>
    <w:rsid w:val="00FD6770"/>
    <w:rsid w:val="00FD7350"/>
    <w:rsid w:val="00FE34E9"/>
    <w:rsid w:val="00FE6A48"/>
    <w:rsid w:val="00FF1B9E"/>
    <w:rsid w:val="00FF1C9D"/>
    <w:rsid w:val="0E77B27F"/>
    <w:rsid w:val="35577B2E"/>
    <w:rsid w:val="40CE1019"/>
    <w:rsid w:val="49922CB9"/>
    <w:rsid w:val="53241361"/>
    <w:rsid w:val="6B268512"/>
    <w:rsid w:val="6F6D762A"/>
    <w:rsid w:val="7D6BD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43A8FC-A7FB-4201-B5DB-A7A5F0A07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79F3B-5334-4DE8-959E-731D9717A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226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14</cp:revision>
  <cp:lastPrinted>2016-06-20T06:28:00Z</cp:lastPrinted>
  <dcterms:created xsi:type="dcterms:W3CDTF">2023-08-07T08:37:00Z</dcterms:created>
  <dcterms:modified xsi:type="dcterms:W3CDTF">2025-07-15T14:14:00Z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